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50" w:rsidRPr="00A267DD" w:rsidRDefault="001F3350" w:rsidP="00A267DD">
      <w:pPr>
        <w:pStyle w:val="Heading1"/>
        <w:jc w:val="center"/>
        <w:rPr>
          <w:rFonts w:ascii="黑体" w:eastAsia="黑体" w:hAnsi="黑体"/>
        </w:rPr>
      </w:pPr>
      <w:bookmarkStart w:id="0" w:name="_GoBack"/>
      <w:r>
        <w:rPr>
          <w:rFonts w:ascii="黑体" w:eastAsia="黑体" w:hAnsi="黑体" w:hint="eastAsia"/>
        </w:rPr>
        <w:t>信息学院阶梯教室需要维修的桌</w:t>
      </w:r>
      <w:r w:rsidRPr="00A267DD">
        <w:rPr>
          <w:rFonts w:ascii="黑体" w:eastAsia="黑体" w:hAnsi="黑体" w:hint="eastAsia"/>
        </w:rPr>
        <w:t>椅</w:t>
      </w:r>
    </w:p>
    <w:bookmarkEnd w:id="0"/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32"/>
          <w:szCs w:val="32"/>
        </w:rPr>
      </w:pPr>
      <w:r w:rsidRPr="00A267DD">
        <w:rPr>
          <w:rFonts w:ascii="黑体" w:eastAsia="黑体" w:hAnsi="黑体" w:hint="eastAsia"/>
          <w:b/>
          <w:sz w:val="32"/>
          <w:szCs w:val="32"/>
        </w:rPr>
        <w:t>阶梯四：</w:t>
      </w: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32"/>
          <w:szCs w:val="32"/>
        </w:rPr>
      </w:pPr>
      <w:r w:rsidRPr="00A267DD">
        <w:rPr>
          <w:rFonts w:ascii="黑体" w:eastAsia="黑体" w:hAnsi="黑体" w:hint="eastAsia"/>
          <w:b/>
          <w:sz w:val="32"/>
          <w:szCs w:val="32"/>
        </w:rPr>
        <w:t>椅子：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第一排西边数第七个，第十五个。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第二排西边数第六个，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第三排西边数第七个八个，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第四排西边数第三个，第七个，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第五排西边数第三个，第十个，第十三个，第十七个，第十八个。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第六排西边数第九个，第十二个，第十五个，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第七排西边数第六个，第七个</w:t>
      </w:r>
      <w:r w:rsidRPr="00A267DD">
        <w:rPr>
          <w:rFonts w:ascii="宋体" w:hAnsi="宋体"/>
          <w:sz w:val="28"/>
          <w:szCs w:val="28"/>
        </w:rPr>
        <w:t xml:space="preserve"> </w:t>
      </w:r>
      <w:r w:rsidRPr="00A267DD">
        <w:rPr>
          <w:rFonts w:ascii="宋体" w:hAnsi="宋体" w:hint="eastAsia"/>
          <w:sz w:val="28"/>
          <w:szCs w:val="28"/>
        </w:rPr>
        <w:t>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第九排西边数第七个，第十五个。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第十排西边数第六个，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第十一排西边数第七个，第八个，第九个，第十个，第十八个。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第十二排西边数第十二个，第十四个。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第十三排西边数第十二个。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最后一排西边数第一个，第三个。</w:t>
      </w: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32"/>
          <w:szCs w:val="32"/>
        </w:rPr>
      </w:pPr>
      <w:r w:rsidRPr="00A267DD">
        <w:rPr>
          <w:rFonts w:ascii="黑体" w:eastAsia="黑体" w:hAnsi="黑体" w:hint="eastAsia"/>
          <w:b/>
          <w:sz w:val="32"/>
          <w:szCs w:val="32"/>
        </w:rPr>
        <w:t>把手：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第一排西边数第十五个，十七个。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第二排西边数第第七个，第九个，第十四个，第十六个。第十七个，第十八个。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第三排西边数，第三个，第十四个，第十七个，第十九个，第二十一个，第二十二个，第二十三个。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第四排西边数，第四个，第十六个，第二十个，第二十一个。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第五排西边数第五个，第十个，第十一个，第十六个，第十七个，第二十二十二个。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第六排西边数第十六个，第十八个，第二十二个，第二十三个。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第七排西边数，第三个，第十一个。</w:t>
      </w:r>
      <w:r w:rsidRPr="00A267DD">
        <w:rPr>
          <w:rFonts w:ascii="宋体" w:hAnsi="宋体"/>
          <w:sz w:val="28"/>
          <w:szCs w:val="28"/>
        </w:rPr>
        <w:t xml:space="preserve">  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第八排西边数，第四个，第七个，第十个。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第九排西边数，第三个，第十三个，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第十排西边数，第七个，第十四个，第二十一个。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第十一排西边数，第八个，第九个，第十个，第十三个，第十九个，第二十个。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第十二排西边数，第十七个。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第十三排西边数，第九个，第十六个，第十九个。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第十四排西边数，第一个，第三个，第十四个。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最后一排西边数，第一个，第四个，第十四个，第十七个。</w:t>
      </w: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sz w:val="28"/>
          <w:szCs w:val="28"/>
        </w:rPr>
      </w:pP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32"/>
          <w:szCs w:val="32"/>
        </w:rPr>
      </w:pPr>
      <w:r w:rsidRPr="00A267DD">
        <w:rPr>
          <w:rFonts w:ascii="黑体" w:eastAsia="黑体" w:hAnsi="黑体" w:hint="eastAsia"/>
          <w:b/>
          <w:sz w:val="32"/>
          <w:szCs w:val="32"/>
        </w:rPr>
        <w:t>阶梯六：</w:t>
      </w: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桌子第一排四个都坏了</w:t>
      </w:r>
    </w:p>
    <w:p w:rsidR="001F3350" w:rsidRDefault="001F3350" w:rsidP="00A267DD">
      <w:pPr>
        <w:spacing w:line="480" w:lineRule="exact"/>
        <w:rPr>
          <w:rFonts w:ascii="黑体" w:eastAsia="黑体" w:hAnsi="黑体"/>
          <w:b/>
          <w:sz w:val="28"/>
          <w:szCs w:val="28"/>
        </w:rPr>
      </w:pPr>
      <w:r w:rsidRPr="00A267DD">
        <w:rPr>
          <w:rFonts w:ascii="黑体" w:eastAsia="黑体" w:hAnsi="黑体" w:hint="eastAsia"/>
          <w:b/>
          <w:sz w:val="28"/>
          <w:szCs w:val="28"/>
        </w:rPr>
        <w:t>椅子：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第一排西边数第七个，第十五个。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第二排西边数第六个，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第三排西边数第七个八个，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第四排西边数第三个，第七个，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第五排西边数第三个，第十个，第十三个，第十七个，第十八个。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第六排西边数第九个，第十二个，第十五个，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第七排西边数第六个，第七个</w:t>
      </w:r>
      <w:r w:rsidRPr="00A267DD">
        <w:rPr>
          <w:rFonts w:ascii="宋体" w:hAnsi="宋体"/>
          <w:sz w:val="28"/>
          <w:szCs w:val="28"/>
        </w:rPr>
        <w:t xml:space="preserve"> </w:t>
      </w:r>
      <w:r w:rsidRPr="00A267DD">
        <w:rPr>
          <w:rFonts w:ascii="宋体" w:hAnsi="宋体" w:hint="eastAsia"/>
          <w:sz w:val="28"/>
          <w:szCs w:val="28"/>
        </w:rPr>
        <w:t>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第九排西边数第七个，第十五个。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第十排西边数第六个，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第十一排西边数第七个，第八个，第九个，第十个，第十八个。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第十二排西边数第十二个，第十四个。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第十三排西边数第十二个。最后一排西边数第一个，第三个。</w:t>
      </w:r>
    </w:p>
    <w:p w:rsidR="001F3350" w:rsidRPr="00A267DD" w:rsidRDefault="001F3350" w:rsidP="00A267DD">
      <w:pPr>
        <w:spacing w:line="480" w:lineRule="exact"/>
        <w:rPr>
          <w:rFonts w:ascii="黑体" w:eastAsia="黑体" w:hAnsi="黑体"/>
          <w:b/>
          <w:sz w:val="32"/>
          <w:szCs w:val="32"/>
        </w:rPr>
      </w:pPr>
      <w:r w:rsidRPr="00A267DD">
        <w:rPr>
          <w:rFonts w:ascii="黑体" w:eastAsia="黑体" w:hAnsi="黑体" w:hint="eastAsia"/>
          <w:b/>
          <w:sz w:val="32"/>
          <w:szCs w:val="32"/>
        </w:rPr>
        <w:t>扶手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第一排西边数第六个，第九个，第十一个，第十二个，第十九个。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第二排西边数第十五个。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第三排西边数第十个，第十三个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第四排西边数第十八个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第五排西边数第九个，第十五个，第二十一个。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第六排西边数第十八个。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第七排西边数第一个，第二十一个，第二十二个，第二十三个。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第八排西边数第十个，第第十九个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第九排西边数第九个，第十四个，第十五个，第二十个。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第十排西边数第二个第四个第五个，第九个，十二个第十三个，第十八个，第十九个。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第十一排西边数第八个，第九个，第十三个，第十四个，第十五个，第十七个第二十二个。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第十二排西边数第七个，第十五个，第十八个，第二十个，第二十二个。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第十三排西边数，第八个。第十五个第十六个，第十八个，第十九个。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第十四排西边数第二个，第三个第四个，第十四个，第十七个。</w:t>
      </w:r>
    </w:p>
    <w:p w:rsidR="001F3350" w:rsidRPr="00A267DD" w:rsidRDefault="001F3350" w:rsidP="00A267DD">
      <w:pPr>
        <w:spacing w:line="480" w:lineRule="exact"/>
        <w:rPr>
          <w:rFonts w:ascii="宋体"/>
          <w:sz w:val="28"/>
          <w:szCs w:val="28"/>
        </w:rPr>
      </w:pPr>
      <w:r w:rsidRPr="00A267DD">
        <w:rPr>
          <w:rFonts w:ascii="宋体" w:hAnsi="宋体" w:hint="eastAsia"/>
          <w:sz w:val="28"/>
          <w:szCs w:val="28"/>
        </w:rPr>
        <w:t>第十五排西边数第三个第四个。</w:t>
      </w:r>
    </w:p>
    <w:sectPr w:rsidR="001F3350" w:rsidRPr="00A267DD" w:rsidSect="00095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D06"/>
    <w:rsid w:val="00095094"/>
    <w:rsid w:val="001730B1"/>
    <w:rsid w:val="001F3350"/>
    <w:rsid w:val="004711B6"/>
    <w:rsid w:val="00987B43"/>
    <w:rsid w:val="00A267DD"/>
    <w:rsid w:val="00A75653"/>
    <w:rsid w:val="00A85BC5"/>
    <w:rsid w:val="00CF70B4"/>
    <w:rsid w:val="00DB1436"/>
    <w:rsid w:val="00DC143B"/>
    <w:rsid w:val="00F40D06"/>
    <w:rsid w:val="00FB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94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267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67DD"/>
    <w:rPr>
      <w:rFonts w:cs="Times New Roman"/>
      <w:b/>
      <w:bCs/>
      <w:kern w:val="44"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rsid w:val="00FB6A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B59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187</Words>
  <Characters>1071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信息学院阶梯教室需要维修的桌椅</dc:title>
  <dc:subject/>
  <dc:creator>abmin</dc:creator>
  <cp:keywords/>
  <dc:description/>
  <cp:lastModifiedBy>User</cp:lastModifiedBy>
  <cp:revision>2</cp:revision>
  <cp:lastPrinted>2018-12-26T09:00:00Z</cp:lastPrinted>
  <dcterms:created xsi:type="dcterms:W3CDTF">2018-12-26T09:00:00Z</dcterms:created>
  <dcterms:modified xsi:type="dcterms:W3CDTF">2018-12-26T09:00:00Z</dcterms:modified>
</cp:coreProperties>
</file>